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3DBDCEB8" w:rsidR="001D50BF" w:rsidRPr="00E302B2" w:rsidRDefault="00892381" w:rsidP="00015728">
      <w:pPr>
        <w:spacing w:afterLines="100" w:after="240"/>
        <w:ind w:left="4253"/>
        <w:jc w:val="right"/>
        <w:rPr>
          <w:rFonts w:asciiTheme="minorHAnsi" w:hAnsiTheme="minorHAnsi" w:cstheme="minorHAnsi"/>
          <w:position w:val="6"/>
          <w:sz w:val="22"/>
          <w:szCs w:val="22"/>
        </w:rPr>
      </w:pPr>
      <w:bookmarkStart w:id="0" w:name="_Hlk142899899"/>
      <w:r w:rsidRPr="00E302B2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E302B2">
        <w:rPr>
          <w:rFonts w:asciiTheme="minorHAnsi" w:hAnsiTheme="minorHAnsi" w:cstheme="minorHAnsi"/>
          <w:position w:val="6"/>
          <w:sz w:val="22"/>
          <w:szCs w:val="22"/>
        </w:rPr>
        <w:t>, data: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</w:t>
      </w:r>
      <w:r w:rsidR="00F378C1">
        <w:rPr>
          <w:rFonts w:asciiTheme="minorHAnsi" w:hAnsiTheme="minorHAnsi" w:cstheme="minorHAnsi"/>
          <w:position w:val="6"/>
          <w:sz w:val="22"/>
          <w:szCs w:val="22"/>
        </w:rPr>
        <w:t>1</w:t>
      </w:r>
      <w:r w:rsidR="009D25BE">
        <w:rPr>
          <w:rFonts w:asciiTheme="minorHAnsi" w:hAnsiTheme="minorHAnsi" w:cstheme="minorHAnsi"/>
          <w:position w:val="6"/>
          <w:sz w:val="22"/>
          <w:szCs w:val="22"/>
        </w:rPr>
        <w:t>2</w:t>
      </w:r>
      <w:r w:rsidR="00AE6C6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417A31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D76979">
        <w:rPr>
          <w:rFonts w:asciiTheme="minorHAnsi" w:hAnsiTheme="minorHAnsi" w:cstheme="minorHAnsi"/>
          <w:position w:val="6"/>
          <w:sz w:val="22"/>
          <w:szCs w:val="22"/>
        </w:rPr>
        <w:t>2</w:t>
      </w:r>
      <w:r w:rsidR="00FA5CEE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>202</w:t>
      </w:r>
      <w:r w:rsidR="000B4DC2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56495D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E302B2" w:rsidRDefault="001D50BF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93023" w14:textId="6F1BCE34" w:rsidR="009A05B1" w:rsidRPr="00E302B2" w:rsidRDefault="009A05B1" w:rsidP="00E54DE0">
      <w:pPr>
        <w:pStyle w:val="Tytu"/>
        <w:rPr>
          <w:rFonts w:asciiTheme="minorHAnsi" w:hAnsiTheme="minorHAnsi" w:cstheme="minorHAnsi"/>
          <w:b/>
          <w:bCs/>
          <w:sz w:val="22"/>
          <w:szCs w:val="22"/>
        </w:rPr>
      </w:pPr>
      <w:r w:rsidRPr="00E302B2">
        <w:rPr>
          <w:rFonts w:asciiTheme="minorHAnsi" w:hAnsiTheme="minorHAnsi" w:cstheme="minorHAnsi"/>
          <w:b/>
          <w:bCs/>
          <w:sz w:val="22"/>
          <w:szCs w:val="22"/>
        </w:rPr>
        <w:t>Opis przedmiotu zamówienia (OPZ)</w:t>
      </w:r>
    </w:p>
    <w:p w14:paraId="157CAE8A" w14:textId="25BE3913" w:rsidR="003C4F0E" w:rsidRPr="000B4DC2" w:rsidRDefault="009A05B1" w:rsidP="003C4F0E">
      <w:pPr>
        <w:jc w:val="center"/>
        <w:rPr>
          <w:rFonts w:asciiTheme="majorHAnsi" w:eastAsia="Calibri" w:hAnsiTheme="majorHAnsi" w:cs="Arial"/>
          <w:b/>
          <w:bCs/>
          <w:iCs/>
        </w:rPr>
      </w:pPr>
      <w:r w:rsidRPr="00E302B2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E302B2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 w:rsidRPr="00E302B2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bookmarkStart w:id="1" w:name="_Hlk143158330"/>
      <w:r w:rsidR="00980FC5" w:rsidRPr="00980FC5">
        <w:rPr>
          <w:rStyle w:val="Uwydatnienie"/>
          <w:rFonts w:asciiTheme="minorHAnsi" w:hAnsiTheme="minorHAnsi" w:cstheme="minorHAnsi"/>
          <w:color w:val="000000" w:themeColor="text1"/>
        </w:rPr>
        <w:t xml:space="preserve">Termomodernizacja PT </w:t>
      </w:r>
      <w:r w:rsidR="00D76979">
        <w:rPr>
          <w:rStyle w:val="Uwydatnienie"/>
          <w:rFonts w:asciiTheme="minorHAnsi" w:hAnsiTheme="minorHAnsi" w:cstheme="minorHAnsi"/>
          <w:color w:val="000000" w:themeColor="text1"/>
        </w:rPr>
        <w:t>Miłosław</w:t>
      </w:r>
    </w:p>
    <w:bookmarkEnd w:id="0"/>
    <w:bookmarkEnd w:id="1"/>
    <w:p w14:paraId="189D50C7" w14:textId="77777777" w:rsidR="001D50BF" w:rsidRPr="00E302B2" w:rsidRDefault="001D50BF" w:rsidP="001D50BF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29335635" w14:textId="5D91FE83" w:rsidR="00F378C1" w:rsidRPr="00F378C1" w:rsidRDefault="009A05B1" w:rsidP="00F378C1">
      <w:pPr>
        <w:pStyle w:val="Akapitzlist"/>
        <w:numPr>
          <w:ilvl w:val="0"/>
          <w:numId w:val="10"/>
        </w:numPr>
        <w:spacing w:after="120" w:line="240" w:lineRule="auto"/>
        <w:ind w:left="568" w:hanging="284"/>
        <w:rPr>
          <w:rFonts w:cstheme="minorHAnsi"/>
          <w:b/>
          <w:bCs/>
          <w:i/>
          <w:iCs/>
          <w:sz w:val="26"/>
          <w:szCs w:val="26"/>
        </w:rPr>
      </w:pPr>
      <w:bookmarkStart w:id="2" w:name="_Hlk142900348"/>
      <w:r w:rsidRPr="00F378C1">
        <w:rPr>
          <w:rFonts w:cstheme="minorHAnsi"/>
          <w:b/>
          <w:bCs/>
          <w:sz w:val="26"/>
          <w:szCs w:val="26"/>
        </w:rPr>
        <w:t>Informacje ogólne:</w:t>
      </w:r>
    </w:p>
    <w:bookmarkEnd w:id="2"/>
    <w:p w14:paraId="40FCF698" w14:textId="2FACC34F" w:rsidR="00A47C45" w:rsidRPr="00E302B2" w:rsidRDefault="00F378C1" w:rsidP="001D50BF">
      <w:pPr>
        <w:spacing w:line="360" w:lineRule="auto"/>
        <w:ind w:firstLine="567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PGE Energetyka Kolejowa Operator Sp. z </w:t>
      </w:r>
      <w:proofErr w:type="spellStart"/>
      <w:r w:rsidRPr="00F378C1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o.o</w:t>
      </w:r>
      <w:proofErr w:type="spellEnd"/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E302B2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E302B2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20E61156" w:rsidR="001D50BF" w:rsidRPr="00C71C75" w:rsidRDefault="002C218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</w:t>
            </w:r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Kolejowa Operator Sp. z </w:t>
            </w:r>
            <w:proofErr w:type="spellStart"/>
            <w:r w:rsidR="000B4DC2"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C71C75" w:rsidRDefault="009B47C1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-----------</w:t>
            </w:r>
          </w:p>
        </w:tc>
      </w:tr>
      <w:tr w:rsidR="001D50BF" w:rsidRPr="00E302B2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55C1EE1" w:rsidR="001D50BF" w:rsidRPr="00C71C75" w:rsidRDefault="003C4F0E" w:rsidP="003C4F0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bookmarkStart w:id="3" w:name="_Hlk146099689"/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PGE Energetyka Kolejowa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Holding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</w:t>
            </w:r>
            <w:r w:rsidR="00424257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Sp. z o.o.</w:t>
            </w:r>
            <w:bookmarkEnd w:id="3"/>
          </w:p>
        </w:tc>
      </w:tr>
      <w:tr w:rsidR="001D50BF" w:rsidRPr="00E302B2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6094988" w:rsidR="00C27955" w:rsidRPr="00C71C75" w:rsidRDefault="000B4DC2" w:rsidP="00C27955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color w:val="000000" w:themeColor="text1"/>
                <w:sz w:val="22"/>
                <w:szCs w:val="22"/>
              </w:rPr>
            </w:pPr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 xml:space="preserve">PGE Energetyka Kolejowa Operator Sp. z </w:t>
            </w:r>
            <w:proofErr w:type="spellStart"/>
            <w:r w:rsidRPr="00C71C75">
              <w:rPr>
                <w:rFonts w:cstheme="minorHAnsi"/>
                <w:color w:val="000000" w:themeColor="text1"/>
                <w:sz w:val="22"/>
                <w:szCs w:val="22"/>
              </w:rPr>
              <w:t>o.o</w:t>
            </w:r>
            <w:proofErr w:type="spellEnd"/>
          </w:p>
        </w:tc>
      </w:tr>
      <w:tr w:rsidR="001D50BF" w:rsidRPr="00E302B2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E302B2" w:rsidRDefault="004D2622" w:rsidP="004D2622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C71C75" w:rsidRDefault="004D262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7728BB5E" w:rsidR="003C4F0E" w:rsidRPr="00C71C75" w:rsidRDefault="000B4DC2" w:rsidP="004D2622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Fonts w:eastAsia="Calibri"/>
                <w:sz w:val="22"/>
                <w:szCs w:val="22"/>
              </w:rPr>
              <w:t xml:space="preserve">Termomodernizacja PT </w:t>
            </w:r>
            <w:r w:rsidR="00D76979">
              <w:rPr>
                <w:rFonts w:eastAsia="Calibri"/>
                <w:sz w:val="22"/>
                <w:szCs w:val="22"/>
              </w:rPr>
              <w:t>Miłosław</w:t>
            </w:r>
          </w:p>
        </w:tc>
      </w:tr>
      <w:tr w:rsidR="003A5AEE" w:rsidRPr="00E302B2" w14:paraId="2F4F5A48" w14:textId="77777777" w:rsidTr="001E44E1">
        <w:tc>
          <w:tcPr>
            <w:tcW w:w="567" w:type="dxa"/>
            <w:vAlign w:val="center"/>
          </w:tcPr>
          <w:p w14:paraId="127BD717" w14:textId="3F80ED8C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f</w:t>
            </w:r>
            <w:r>
              <w:rPr>
                <w:rStyle w:val="Uwydatnienie"/>
                <w:rFonts w:cstheme="minorHAnsi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3F755F6" w14:textId="6DF2CF7F" w:rsidR="003A5AEE" w:rsidRPr="00C71C75" w:rsidRDefault="003A5AEE" w:rsidP="003A5AEE">
            <w:pPr>
              <w:rPr>
                <w:rStyle w:val="Uwydatnienie"/>
                <w:rFonts w:cstheme="minorHAnsi"/>
                <w:sz w:val="22"/>
                <w:szCs w:val="22"/>
              </w:rPr>
            </w:pPr>
            <w:r w:rsidRPr="00C71C75">
              <w:rPr>
                <w:rFonts w:cstheme="minorHAnsi"/>
                <w:sz w:val="22"/>
                <w:szCs w:val="22"/>
              </w:rPr>
              <w:t xml:space="preserve">Zadania </w:t>
            </w:r>
            <w:r w:rsidR="00B61753" w:rsidRPr="00C71C75">
              <w:rPr>
                <w:rFonts w:cstheme="minorHAnsi"/>
                <w:sz w:val="22"/>
                <w:szCs w:val="22"/>
              </w:rPr>
              <w:t>Wykonawcy</w:t>
            </w:r>
          </w:p>
        </w:tc>
        <w:tc>
          <w:tcPr>
            <w:tcW w:w="5103" w:type="dxa"/>
            <w:vAlign w:val="center"/>
          </w:tcPr>
          <w:p w14:paraId="32A99895" w14:textId="3F6F48D1" w:rsidR="003A5AEE" w:rsidRPr="00C71C75" w:rsidRDefault="000B4DC2" w:rsidP="00895091">
            <w:pPr>
              <w:autoSpaceDE w:val="0"/>
              <w:autoSpaceDN w:val="0"/>
              <w:adjustRightInd w:val="0"/>
              <w:rPr>
                <w:rStyle w:val="Uwydatnienie"/>
                <w:rFonts w:cstheme="minorHAnsi"/>
                <w:color w:val="000000"/>
                <w:sz w:val="22"/>
                <w:szCs w:val="22"/>
              </w:rPr>
            </w:pPr>
            <w:r w:rsidRPr="00C71C75">
              <w:rPr>
                <w:rFonts w:cstheme="minorHAnsi"/>
                <w:color w:val="000000"/>
                <w:sz w:val="22"/>
                <w:szCs w:val="22"/>
              </w:rPr>
              <w:t xml:space="preserve">Termomodernizacja PT </w:t>
            </w:r>
            <w:r w:rsidR="009D25BE">
              <w:rPr>
                <w:rFonts w:cstheme="minorHAnsi"/>
                <w:color w:val="000000"/>
                <w:sz w:val="22"/>
                <w:szCs w:val="22"/>
              </w:rPr>
              <w:t>Miłosław</w:t>
            </w:r>
            <w:r w:rsidR="006C4A95" w:rsidRPr="00C71C75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Zakres prac zgodny z załącznikiem</w:t>
            </w:r>
            <w:r w:rsidR="003E5074" w:rsidRPr="00C71C75">
              <w:rPr>
                <w:rFonts w:cstheme="minorHAnsi"/>
                <w:color w:val="000000"/>
                <w:sz w:val="22"/>
                <w:szCs w:val="22"/>
              </w:rPr>
              <w:t xml:space="preserve"> nr 1</w:t>
            </w:r>
            <w:r w:rsidR="00FA5CEE" w:rsidRPr="00C71C75">
              <w:rPr>
                <w:rFonts w:cstheme="minorHAnsi"/>
                <w:color w:val="000000"/>
                <w:sz w:val="22"/>
                <w:szCs w:val="22"/>
              </w:rPr>
              <w:t>,</w:t>
            </w:r>
            <w:r w:rsidR="00F80AF2" w:rsidRPr="00C71C75">
              <w:rPr>
                <w:rFonts w:cstheme="minorHAnsi"/>
                <w:color w:val="000000"/>
                <w:sz w:val="22"/>
                <w:szCs w:val="22"/>
              </w:rPr>
              <w:t>2</w:t>
            </w:r>
            <w:r w:rsidR="00895091" w:rsidRPr="00C71C75">
              <w:rPr>
                <w:rFonts w:cstheme="minorHAnsi"/>
                <w:color w:val="000000"/>
                <w:sz w:val="22"/>
                <w:szCs w:val="22"/>
              </w:rPr>
              <w:t xml:space="preserve"> do </w:t>
            </w:r>
            <w:r w:rsidR="00085F82" w:rsidRPr="00C71C75">
              <w:rPr>
                <w:rFonts w:cstheme="minorHAnsi"/>
                <w:color w:val="000000"/>
                <w:sz w:val="22"/>
                <w:szCs w:val="22"/>
              </w:rPr>
              <w:t>OPZ</w:t>
            </w:r>
          </w:p>
        </w:tc>
      </w:tr>
      <w:tr w:rsidR="003A5AEE" w:rsidRPr="00E302B2" w14:paraId="52CA4562" w14:textId="77777777" w:rsidTr="001E44E1">
        <w:tc>
          <w:tcPr>
            <w:tcW w:w="567" w:type="dxa"/>
            <w:vAlign w:val="center"/>
          </w:tcPr>
          <w:p w14:paraId="71606D0B" w14:textId="1DC21585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g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B4445A5" w14:textId="4AA34167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Strona odpowiedzialna za zapewnienie 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Wykonawca</w:t>
            </w:r>
          </w:p>
        </w:tc>
      </w:tr>
      <w:tr w:rsidR="003A5AEE" w:rsidRPr="00E302B2" w14:paraId="1E0252C3" w14:textId="77777777" w:rsidTr="001E44E1">
        <w:tc>
          <w:tcPr>
            <w:tcW w:w="567" w:type="dxa"/>
            <w:vAlign w:val="center"/>
          </w:tcPr>
          <w:p w14:paraId="1CE2F122" w14:textId="64FA2DD0" w:rsidR="003A5AEE" w:rsidRPr="00E302B2" w:rsidRDefault="003A5AEE" w:rsidP="004D013C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3A5AEE" w:rsidRPr="00C71C75" w:rsidRDefault="003A5AEE" w:rsidP="004D013C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65861BCA" w:rsidR="004D013C" w:rsidRPr="00E573D4" w:rsidRDefault="00085F82" w:rsidP="00D76979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N: </w:t>
            </w:r>
            <w:r w:rsidR="00D76979" w:rsidRPr="00D76979">
              <w:rPr>
                <w:rFonts w:cstheme="minorHAnsi"/>
                <w:sz w:val="22"/>
                <w:szCs w:val="22"/>
              </w:rPr>
              <w:t>52.2173922110001</w:t>
            </w:r>
            <w:r w:rsidR="00D76979">
              <w:rPr>
                <w:rFonts w:cstheme="minorHAnsi"/>
                <w:sz w:val="22"/>
                <w:szCs w:val="22"/>
              </w:rPr>
              <w:t xml:space="preserve">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E: </w:t>
            </w:r>
            <w:r w:rsidR="00D76979" w:rsidRPr="00D76979">
              <w:rPr>
                <w:rFonts w:cstheme="minorHAnsi"/>
                <w:sz w:val="22"/>
                <w:szCs w:val="22"/>
              </w:rPr>
              <w:t>17.4793434490001</w:t>
            </w:r>
          </w:p>
        </w:tc>
      </w:tr>
      <w:tr w:rsidR="003A5AEE" w:rsidRPr="00E302B2" w14:paraId="59F41D9A" w14:textId="77777777" w:rsidTr="001E44E1">
        <w:tc>
          <w:tcPr>
            <w:tcW w:w="567" w:type="dxa"/>
            <w:vAlign w:val="center"/>
          </w:tcPr>
          <w:p w14:paraId="1F8F9AA2" w14:textId="0DD16898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62DBA9B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Oczekiwany termin rozpoczęcia umowy:</w:t>
            </w:r>
          </w:p>
        </w:tc>
        <w:tc>
          <w:tcPr>
            <w:tcW w:w="5103" w:type="dxa"/>
            <w:vAlign w:val="center"/>
          </w:tcPr>
          <w:p w14:paraId="29E1E3FD" w14:textId="009A0089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Pr="00C71C75">
              <w:rPr>
                <w:rStyle w:val="Uwydatnienie"/>
                <w:sz w:val="22"/>
                <w:szCs w:val="22"/>
              </w:rPr>
              <w:t xml:space="preserve">ie później niż 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01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</w:t>
            </w:r>
            <w:r w:rsidR="00FA5CEE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7</w:t>
            </w:r>
            <w:r w:rsidR="00BE6C98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.202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</w:t>
            </w:r>
          </w:p>
        </w:tc>
      </w:tr>
      <w:tr w:rsidR="003A5AEE" w:rsidRPr="00E302B2" w14:paraId="3B917744" w14:textId="77777777" w:rsidTr="001E44E1">
        <w:tc>
          <w:tcPr>
            <w:tcW w:w="567" w:type="dxa"/>
            <w:vAlign w:val="center"/>
          </w:tcPr>
          <w:p w14:paraId="33BF3DC1" w14:textId="7BE97295" w:rsidR="003A5AEE" w:rsidRPr="00E302B2" w:rsidRDefault="00131C2C" w:rsidP="003A5AEE">
            <w:pPr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k)</w:t>
            </w:r>
          </w:p>
        </w:tc>
        <w:tc>
          <w:tcPr>
            <w:tcW w:w="3686" w:type="dxa"/>
            <w:vAlign w:val="center"/>
          </w:tcPr>
          <w:p w14:paraId="4AB0D45A" w14:textId="1787756B" w:rsidR="003A5AEE" w:rsidRPr="00C71C75" w:rsidRDefault="003A5AEE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Czas trwania </w:t>
            </w:r>
            <w:r w:rsidR="00107302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umowy</w:t>
            </w:r>
          </w:p>
        </w:tc>
        <w:tc>
          <w:tcPr>
            <w:tcW w:w="5103" w:type="dxa"/>
            <w:vAlign w:val="center"/>
          </w:tcPr>
          <w:p w14:paraId="7CCF6638" w14:textId="7130ABAF" w:rsidR="003A5AEE" w:rsidRPr="00C71C75" w:rsidRDefault="000B4DC2" w:rsidP="003A5AEE">
            <w:pP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3 miesiące od dnia przekazania nieruchomości w celu wykonania prac</w:t>
            </w:r>
          </w:p>
        </w:tc>
      </w:tr>
      <w:tr w:rsidR="003A5AEE" w:rsidRPr="00E302B2" w14:paraId="4BB0A4A0" w14:textId="77777777" w:rsidTr="001E44E1">
        <w:tc>
          <w:tcPr>
            <w:tcW w:w="567" w:type="dxa"/>
            <w:vAlign w:val="center"/>
          </w:tcPr>
          <w:p w14:paraId="2219CF4C" w14:textId="67430FF8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l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53325E51" w14:textId="111B4D63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21A7C963" w:rsidR="003A5AEE" w:rsidRPr="00C71C75" w:rsidRDefault="000B4DC2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60</w:t>
            </w:r>
            <w:r w:rsidR="001C16C1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miesięcy</w:t>
            </w:r>
          </w:p>
        </w:tc>
      </w:tr>
      <w:tr w:rsidR="003A5AEE" w:rsidRPr="00E302B2" w14:paraId="085E3835" w14:textId="77777777" w:rsidTr="001E44E1">
        <w:tc>
          <w:tcPr>
            <w:tcW w:w="567" w:type="dxa"/>
            <w:vAlign w:val="center"/>
          </w:tcPr>
          <w:p w14:paraId="732975CE" w14:textId="31450C74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m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189962F7" w14:textId="3FFEFD36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275595B5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1</w:t>
            </w:r>
            <w:r w:rsidR="006C4A95"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 0</w:t>
            </w: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00 000 zł </w:t>
            </w:r>
          </w:p>
        </w:tc>
      </w:tr>
      <w:tr w:rsidR="003A5AEE" w:rsidRPr="00E302B2" w14:paraId="4B2C1BB2" w14:textId="77777777" w:rsidTr="001E44E1">
        <w:tc>
          <w:tcPr>
            <w:tcW w:w="567" w:type="dxa"/>
            <w:vAlign w:val="center"/>
          </w:tcPr>
          <w:p w14:paraId="5EFD550F" w14:textId="0B33D5B3" w:rsidR="003A5AEE" w:rsidRPr="00E302B2" w:rsidRDefault="00131C2C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</w:t>
            </w:r>
            <w:r w:rsidR="003A5AEE"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)</w:t>
            </w:r>
          </w:p>
        </w:tc>
        <w:tc>
          <w:tcPr>
            <w:tcW w:w="3686" w:type="dxa"/>
            <w:vAlign w:val="center"/>
          </w:tcPr>
          <w:p w14:paraId="37B4FC89" w14:textId="207FF70E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56AF4B68" w:rsidR="003A5AEE" w:rsidRPr="00C71C75" w:rsidRDefault="00BE6C98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TAK</w:t>
            </w:r>
          </w:p>
        </w:tc>
      </w:tr>
      <w:tr w:rsidR="003A5AEE" w:rsidRPr="00E302B2" w14:paraId="03294898" w14:textId="77777777" w:rsidTr="001E44E1">
        <w:tc>
          <w:tcPr>
            <w:tcW w:w="567" w:type="dxa"/>
            <w:vAlign w:val="center"/>
          </w:tcPr>
          <w:p w14:paraId="14BEFDFB" w14:textId="6214DB6B" w:rsidR="003A5AEE" w:rsidRPr="00E302B2" w:rsidRDefault="003A5AEE" w:rsidP="003A5AEE">
            <w:pPr>
              <w:spacing w:line="240" w:lineRule="auto"/>
              <w:jc w:val="center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E302B2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3D092282" w:rsidR="003A5AEE" w:rsidRPr="00C71C75" w:rsidRDefault="003A5AEE" w:rsidP="003A5AEE">
            <w:pPr>
              <w:spacing w:line="240" w:lineRule="auto"/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</w:pPr>
            <w:r w:rsidRPr="00C71C75">
              <w:rPr>
                <w:rStyle w:val="Uwydatnienie"/>
                <w:rFonts w:cstheme="minorHAnsi"/>
                <w:i w:val="0"/>
                <w:iCs w:val="0"/>
                <w:sz w:val="22"/>
                <w:szCs w:val="22"/>
              </w:rPr>
              <w:t xml:space="preserve">NIE </w:t>
            </w:r>
          </w:p>
        </w:tc>
      </w:tr>
    </w:tbl>
    <w:p w14:paraId="2A0537D0" w14:textId="77777777" w:rsidR="00F655E1" w:rsidRPr="00E302B2" w:rsidRDefault="00F655E1" w:rsidP="00C27955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0C02C97" w14:textId="27B0457C" w:rsidR="006C4A95" w:rsidRPr="00F378C1" w:rsidRDefault="006C4A95" w:rsidP="00F378C1">
      <w:pPr>
        <w:pStyle w:val="Akapitzlist"/>
        <w:numPr>
          <w:ilvl w:val="0"/>
          <w:numId w:val="10"/>
        </w:numPr>
        <w:spacing w:after="120"/>
        <w:rPr>
          <w:rFonts w:cstheme="minorHAnsi"/>
          <w:b/>
          <w:bCs/>
          <w:sz w:val="26"/>
          <w:szCs w:val="26"/>
        </w:rPr>
      </w:pPr>
      <w:r w:rsidRPr="00F378C1">
        <w:rPr>
          <w:rFonts w:cstheme="minorHAnsi"/>
          <w:b/>
          <w:bCs/>
          <w:sz w:val="26"/>
          <w:szCs w:val="26"/>
        </w:rPr>
        <w:t>Zakres usługi i odpowiedzialność Wykonawcy:</w:t>
      </w:r>
    </w:p>
    <w:p w14:paraId="377B4A1D" w14:textId="77777777" w:rsidR="006C4A95" w:rsidRDefault="006C4A95" w:rsidP="006C4A95">
      <w:pPr>
        <w:pStyle w:val="Akapitzlist"/>
        <w:jc w:val="both"/>
        <w:rPr>
          <w:rFonts w:cstheme="minorHAnsi"/>
        </w:rPr>
      </w:pPr>
    </w:p>
    <w:p w14:paraId="478C0BB0" w14:textId="3B6026BA" w:rsidR="006C4A95" w:rsidRPr="00F378C1" w:rsidRDefault="000B4DC2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0B4DC2">
        <w:rPr>
          <w:rFonts w:eastAsia="Calibri" w:cstheme="minorHAnsi"/>
        </w:rPr>
        <w:t xml:space="preserve">Termomodernizacja PT </w:t>
      </w:r>
      <w:r w:rsidR="00D76979">
        <w:rPr>
          <w:rFonts w:eastAsia="Calibri" w:cstheme="minorHAnsi"/>
        </w:rPr>
        <w:t>Miłosław</w:t>
      </w:r>
      <w:r w:rsidR="006C4A95">
        <w:rPr>
          <w:rFonts w:cstheme="minorHAnsi"/>
        </w:rPr>
        <w:t xml:space="preserve">. Zakres prac zgodny z Załącznikiem nr </w:t>
      </w:r>
      <w:r w:rsidR="00FA5CEE">
        <w:rPr>
          <w:rFonts w:cstheme="minorHAnsi"/>
        </w:rPr>
        <w:t>1,2</w:t>
      </w:r>
      <w:r w:rsidR="004C0072">
        <w:rPr>
          <w:rFonts w:cstheme="minorHAnsi"/>
        </w:rPr>
        <w:t xml:space="preserve"> </w:t>
      </w:r>
      <w:r w:rsidR="006C4A95">
        <w:rPr>
          <w:rFonts w:cstheme="minorHAnsi"/>
        </w:rPr>
        <w:t>do niniejszego OPZ</w:t>
      </w:r>
    </w:p>
    <w:p w14:paraId="3733F64D" w14:textId="77777777" w:rsidR="008C68D8" w:rsidRPr="00E573D4" w:rsidRDefault="006C4A95" w:rsidP="008C68D8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  <w:sz w:val="21"/>
          <w:szCs w:val="21"/>
        </w:rPr>
      </w:pPr>
      <w:r w:rsidRPr="00D43136">
        <w:rPr>
          <w:rFonts w:cstheme="minorHAnsi"/>
          <w:bCs/>
        </w:rPr>
        <w:t xml:space="preserve">Protokół odbioru </w:t>
      </w:r>
      <w:r>
        <w:rPr>
          <w:rFonts w:cstheme="minorHAnsi"/>
          <w:bCs/>
        </w:rPr>
        <w:t xml:space="preserve">prac </w:t>
      </w:r>
      <w:r w:rsidRPr="00D43136">
        <w:rPr>
          <w:rFonts w:cstheme="minorHAnsi"/>
          <w:bCs/>
        </w:rPr>
        <w:t>podpisany i zatwierdzony przez Zamawiającego bez zastrzeżeń jest podstawą do wystawienia faktury VAT przez Wykonawcę zgodnie z zamówieniem.</w:t>
      </w:r>
    </w:p>
    <w:p w14:paraId="0D6D693C" w14:textId="77777777" w:rsidR="00E573D4" w:rsidRPr="008C68D8" w:rsidRDefault="00E573D4" w:rsidP="00E573D4">
      <w:pPr>
        <w:pStyle w:val="Akapitzlist"/>
        <w:jc w:val="both"/>
        <w:rPr>
          <w:rFonts w:cstheme="minorHAnsi"/>
          <w:sz w:val="21"/>
          <w:szCs w:val="21"/>
        </w:rPr>
      </w:pPr>
    </w:p>
    <w:p w14:paraId="6FB83B0E" w14:textId="77777777" w:rsidR="008C68D8" w:rsidRPr="008C68D8" w:rsidRDefault="008C68D8" w:rsidP="008C68D8">
      <w:pPr>
        <w:pStyle w:val="Akapitzlist"/>
        <w:jc w:val="both"/>
        <w:rPr>
          <w:rFonts w:cstheme="minorHAnsi"/>
          <w:sz w:val="21"/>
          <w:szCs w:val="21"/>
        </w:rPr>
      </w:pPr>
    </w:p>
    <w:p w14:paraId="5C597514" w14:textId="2FA32B62" w:rsidR="004C5119" w:rsidRPr="004C5119" w:rsidRDefault="006C4A95" w:rsidP="004C5119">
      <w:pPr>
        <w:pStyle w:val="Akapitzlist"/>
        <w:numPr>
          <w:ilvl w:val="0"/>
          <w:numId w:val="10"/>
        </w:numPr>
        <w:jc w:val="both"/>
        <w:rPr>
          <w:rFonts w:cstheme="minorHAnsi"/>
          <w:b/>
          <w:sz w:val="26"/>
          <w:szCs w:val="26"/>
        </w:rPr>
      </w:pPr>
      <w:r w:rsidRPr="008C68D8">
        <w:rPr>
          <w:rFonts w:cstheme="minorHAnsi"/>
          <w:b/>
          <w:sz w:val="26"/>
          <w:szCs w:val="26"/>
        </w:rPr>
        <w:lastRenderedPageBreak/>
        <w:t>Obowiązki Wykonawcy</w:t>
      </w:r>
      <w:r w:rsidR="008C68D8">
        <w:rPr>
          <w:rFonts w:cstheme="minorHAnsi"/>
          <w:b/>
          <w:sz w:val="26"/>
          <w:szCs w:val="26"/>
        </w:rPr>
        <w:t>:</w:t>
      </w:r>
    </w:p>
    <w:p w14:paraId="5891A3BA" w14:textId="77777777" w:rsidR="006C4A95" w:rsidRPr="00831C84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Zapewnienie niezbędnych narzędzi do wykonywania pracy dla swoich pracowników.</w:t>
      </w:r>
    </w:p>
    <w:p w14:paraId="6642EEE9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831C84">
        <w:rPr>
          <w:rFonts w:cstheme="minorHAnsi"/>
          <w:bCs/>
        </w:rPr>
        <w:t>Zatrudnienie odpowiedniej liczby osób w celu zagwarantowania świadczenia Usługi w wymaganym czasie.</w:t>
      </w:r>
    </w:p>
    <w:p w14:paraId="566B5C5D" w14:textId="77777777" w:rsidR="00EC4C6E" w:rsidRPr="00EC4C6E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Zamawiającym Regulaminu wykonywania prac w budynku energetycznym.</w:t>
      </w:r>
    </w:p>
    <w:p w14:paraId="0846F482" w14:textId="47244B58" w:rsidR="00EC4C6E" w:rsidRPr="00EC4C6E" w:rsidRDefault="00EC4C6E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EC4C6E">
        <w:rPr>
          <w:rFonts w:cstheme="minorHAnsi"/>
          <w:bCs/>
          <w:color w:val="000000" w:themeColor="text1"/>
        </w:rPr>
        <w:t xml:space="preserve">Wykonawca zobowiązany będzie do przedstawienia wraz z ofertą skanu Ubezpieczenia od Odpowiedzialności Cywilnej oraz skanu opłaconej składki. Suma ubezpieczenia min 1 000 000 zł. </w:t>
      </w:r>
    </w:p>
    <w:p w14:paraId="1A426829" w14:textId="3ECAAE6B" w:rsidR="006C4A95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Wszystkie materiały potrzebne do wykonania zamówienia zakupi Wykonawca.</w:t>
      </w:r>
    </w:p>
    <w:p w14:paraId="00A2AF49" w14:textId="77777777" w:rsidR="006C4A95" w:rsidRPr="0095730C" w:rsidRDefault="006C4A95" w:rsidP="00F378C1">
      <w:pPr>
        <w:pStyle w:val="Akapitzlist"/>
        <w:numPr>
          <w:ilvl w:val="1"/>
          <w:numId w:val="10"/>
        </w:numPr>
        <w:ind w:hanging="578"/>
        <w:jc w:val="both"/>
        <w:rPr>
          <w:rFonts w:cstheme="minorHAnsi"/>
        </w:rPr>
      </w:pPr>
      <w:r w:rsidRPr="0095730C">
        <w:rPr>
          <w:rFonts w:cstheme="minorHAnsi"/>
        </w:rPr>
        <w:t>Obowiązki Zamawiającego.</w:t>
      </w:r>
    </w:p>
    <w:p w14:paraId="7C2B3472" w14:textId="77777777" w:rsidR="006C4A95" w:rsidRPr="00FA2F5F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 xml:space="preserve">Przekazanie miejsca pracy umożliwiającego zorganizowanie prac przez Wykonawcę, </w:t>
      </w:r>
      <w:r w:rsidRPr="001C16C1">
        <w:rPr>
          <w:rFonts w:cstheme="minorHAnsi"/>
          <w:bCs/>
        </w:rPr>
        <w:br/>
        <w:t>w sposób zapewniający osobom realizującym usługę bezpieczne i higieniczne warunki pracy.</w:t>
      </w:r>
    </w:p>
    <w:p w14:paraId="2087EAB6" w14:textId="77777777" w:rsidR="006C4A95" w:rsidRPr="001C16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>
        <w:rPr>
          <w:rFonts w:cstheme="minorHAnsi"/>
          <w:bCs/>
        </w:rPr>
        <w:t>Podpisanie z Wykonawcą Regulaminu wykonywania prac w budynku energetycznym.</w:t>
      </w:r>
    </w:p>
    <w:p w14:paraId="4871D890" w14:textId="2945A236" w:rsidR="000B4DC2" w:rsidRPr="00F378C1" w:rsidRDefault="006C4A95" w:rsidP="00F378C1">
      <w:pPr>
        <w:pStyle w:val="Akapitzlist"/>
        <w:numPr>
          <w:ilvl w:val="2"/>
          <w:numId w:val="10"/>
        </w:numPr>
        <w:ind w:left="720" w:hanging="578"/>
        <w:jc w:val="both"/>
        <w:rPr>
          <w:rFonts w:cstheme="minorHAnsi"/>
          <w:sz w:val="21"/>
          <w:szCs w:val="21"/>
        </w:rPr>
      </w:pPr>
      <w:r w:rsidRPr="001C16C1">
        <w:rPr>
          <w:rFonts w:cstheme="minorHAnsi"/>
          <w:bCs/>
        </w:rPr>
        <w:t>Terminowego regulowania swoich zobowiązań wobec Wykonawcy.</w:t>
      </w:r>
    </w:p>
    <w:p w14:paraId="508949FC" w14:textId="77777777" w:rsidR="00F378C1" w:rsidRPr="00F378C1" w:rsidRDefault="00F378C1" w:rsidP="00F378C1">
      <w:pPr>
        <w:pStyle w:val="Akapitzlist"/>
        <w:jc w:val="both"/>
        <w:rPr>
          <w:rFonts w:cstheme="minorHAnsi"/>
          <w:sz w:val="21"/>
          <w:szCs w:val="21"/>
        </w:rPr>
      </w:pPr>
    </w:p>
    <w:p w14:paraId="45E2AD26" w14:textId="6626DAA9" w:rsidR="00F378C1" w:rsidRPr="00F378C1" w:rsidRDefault="006C4A95" w:rsidP="00F378C1">
      <w:pPr>
        <w:pStyle w:val="Akapitzlist"/>
        <w:numPr>
          <w:ilvl w:val="0"/>
          <w:numId w:val="10"/>
        </w:numPr>
        <w:ind w:left="360"/>
        <w:jc w:val="both"/>
        <w:rPr>
          <w:rFonts w:cstheme="minorHAnsi"/>
          <w:b/>
          <w:bCs/>
          <w:sz w:val="26"/>
          <w:szCs w:val="26"/>
        </w:rPr>
      </w:pPr>
      <w:r w:rsidRPr="0049750C">
        <w:rPr>
          <w:rFonts w:cstheme="minorHAnsi"/>
          <w:b/>
          <w:bCs/>
          <w:sz w:val="26"/>
          <w:szCs w:val="26"/>
        </w:rPr>
        <w:t>Regulacje zewnętrzne i wewnętrzne:</w:t>
      </w:r>
    </w:p>
    <w:p w14:paraId="4B63A988" w14:textId="3E2B5EF0" w:rsidR="006C4A95" w:rsidRDefault="00F378C1" w:rsidP="00F378C1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C4A95">
        <w:rPr>
          <w:rFonts w:asciiTheme="minorHAnsi" w:hAnsiTheme="minorHAnsi" w:cstheme="minorHAnsi"/>
        </w:rPr>
        <w:t>Z uwagi na fakt, że prace muszą być wykonywane pod nadzorem pracownika Rejonu Serwisowego, godziny wykonania prac mogą trwać od 6.30 do 14.30.</w:t>
      </w:r>
    </w:p>
    <w:p w14:paraId="5CFAEF2A" w14:textId="20E5F083" w:rsidR="00F378C1" w:rsidRDefault="00F378C1" w:rsidP="009238F4">
      <w:pPr>
        <w:pStyle w:val="podpunkty"/>
        <w:numPr>
          <w:ilvl w:val="1"/>
          <w:numId w:val="10"/>
        </w:numPr>
        <w:tabs>
          <w:tab w:val="left" w:pos="99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C58A9">
        <w:rPr>
          <w:rFonts w:asciiTheme="minorHAnsi" w:hAnsiTheme="minorHAnsi" w:cstheme="minorHAnsi"/>
        </w:rPr>
        <w:t>Z przyczyn niezależnych od Inwestora, może dojść do czasowego niedopuszczenia Wykonawcy do wykonania prac, w szczególności w sytuacjach, gdy konieczne jest usunięcie pilnych awarii na sieci energetycznej.</w:t>
      </w:r>
    </w:p>
    <w:p w14:paraId="78451A31" w14:textId="77777777" w:rsidR="00F378C1" w:rsidRPr="00F378C1" w:rsidRDefault="00F378C1" w:rsidP="00F378C1">
      <w:pPr>
        <w:pStyle w:val="podpunkty"/>
        <w:numPr>
          <w:ilvl w:val="0"/>
          <w:numId w:val="0"/>
        </w:numPr>
        <w:tabs>
          <w:tab w:val="left" w:pos="993"/>
        </w:tabs>
        <w:ind w:left="720"/>
        <w:rPr>
          <w:rFonts w:asciiTheme="minorHAnsi" w:hAnsiTheme="minorHAnsi" w:cstheme="minorHAnsi"/>
        </w:rPr>
      </w:pPr>
    </w:p>
    <w:p w14:paraId="361D7BC6" w14:textId="5F192C24" w:rsidR="00E8608F" w:rsidRPr="00F378C1" w:rsidRDefault="00E8608F" w:rsidP="00F378C1">
      <w:pPr>
        <w:pStyle w:val="podpunkty"/>
        <w:numPr>
          <w:ilvl w:val="0"/>
          <w:numId w:val="10"/>
        </w:numPr>
        <w:tabs>
          <w:tab w:val="left" w:pos="993"/>
        </w:tabs>
        <w:rPr>
          <w:rFonts w:asciiTheme="minorHAnsi" w:hAnsiTheme="minorHAnsi" w:cstheme="minorHAnsi"/>
          <w:sz w:val="26"/>
          <w:szCs w:val="26"/>
        </w:rPr>
      </w:pPr>
      <w:r w:rsidRPr="00F378C1">
        <w:rPr>
          <w:rFonts w:asciiTheme="minorHAnsi" w:hAnsiTheme="minorHAnsi" w:cstheme="minorHAnsi"/>
          <w:b/>
          <w:bCs/>
          <w:sz w:val="26"/>
          <w:szCs w:val="26"/>
        </w:rPr>
        <w:t>Obowiązkowa dokumentacja</w:t>
      </w:r>
      <w:r w:rsidR="00F378C1" w:rsidRPr="00F378C1">
        <w:rPr>
          <w:rFonts w:asciiTheme="minorHAnsi" w:hAnsiTheme="minorHAnsi" w:cstheme="minorHAnsi"/>
          <w:sz w:val="26"/>
          <w:szCs w:val="26"/>
        </w:rPr>
        <w:t>:</w:t>
      </w:r>
      <w:r w:rsidRPr="00F378C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10ADAC86" w14:textId="73EF8497" w:rsidR="00E8608F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>.</w:t>
      </w:r>
      <w:r w:rsidR="00E8608F">
        <w:rPr>
          <w:rFonts w:asciiTheme="minorHAnsi" w:hAnsiTheme="minorHAnsi" w:cstheme="minorHAnsi"/>
        </w:rPr>
        <w:t>1</w:t>
      </w:r>
      <w:r w:rsidR="00F378C1">
        <w:rPr>
          <w:rFonts w:asciiTheme="minorHAnsi" w:hAnsiTheme="minorHAnsi" w:cstheme="minorHAnsi"/>
        </w:rPr>
        <w:t xml:space="preserve">. </w:t>
      </w:r>
      <w:r w:rsidR="00E8608F">
        <w:rPr>
          <w:rFonts w:asciiTheme="minorHAnsi" w:hAnsiTheme="minorHAnsi" w:cstheme="minorHAnsi"/>
        </w:rPr>
        <w:t xml:space="preserve">Kosztorys ofertowy w formie pliku AHT </w:t>
      </w:r>
      <w:r w:rsidR="00E8608F" w:rsidRPr="00E8608F">
        <w:rPr>
          <w:rFonts w:asciiTheme="minorHAnsi" w:hAnsiTheme="minorHAnsi" w:cstheme="minorHAnsi"/>
        </w:rPr>
        <w:t xml:space="preserve">na podstawie </w:t>
      </w:r>
      <w:r w:rsidR="00E573D4">
        <w:rPr>
          <w:rFonts w:asciiTheme="minorHAnsi" w:hAnsiTheme="minorHAnsi" w:cstheme="minorHAnsi"/>
        </w:rPr>
        <w:t>kosztorysu ślepego</w:t>
      </w:r>
      <w:r w:rsidR="00E8608F" w:rsidRPr="00E8608F">
        <w:rPr>
          <w:rFonts w:asciiTheme="minorHAnsi" w:hAnsiTheme="minorHAnsi" w:cstheme="minorHAnsi"/>
        </w:rPr>
        <w:t xml:space="preserve"> przygotowanego przez Zamawiającego</w:t>
      </w:r>
    </w:p>
    <w:p w14:paraId="41B96CEE" w14:textId="76FE92EA" w:rsidR="00E8608F" w:rsidRPr="001E5C29" w:rsidRDefault="004C5119" w:rsidP="00E8608F">
      <w:pPr>
        <w:pStyle w:val="podpunkty"/>
        <w:numPr>
          <w:ilvl w:val="0"/>
          <w:numId w:val="0"/>
        </w:numPr>
        <w:tabs>
          <w:tab w:val="left" w:pos="993"/>
        </w:tabs>
        <w:ind w:left="5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F378C1">
        <w:rPr>
          <w:rFonts w:asciiTheme="minorHAnsi" w:hAnsiTheme="minorHAnsi" w:cstheme="minorHAnsi"/>
        </w:rPr>
        <w:t xml:space="preserve">.2. </w:t>
      </w:r>
      <w:r w:rsidR="00E8608F">
        <w:rPr>
          <w:rFonts w:asciiTheme="minorHAnsi" w:hAnsiTheme="minorHAnsi" w:cstheme="minorHAnsi"/>
        </w:rPr>
        <w:t xml:space="preserve">Kosztorys ofertowy w formie pliku PDF na podstawie </w:t>
      </w:r>
      <w:r w:rsidR="00E573D4">
        <w:rPr>
          <w:rFonts w:asciiTheme="minorHAnsi" w:hAnsiTheme="minorHAnsi" w:cstheme="minorHAnsi"/>
        </w:rPr>
        <w:t>kosztorysu ślepego</w:t>
      </w:r>
      <w:r w:rsidR="00E8608F">
        <w:rPr>
          <w:rFonts w:asciiTheme="minorHAnsi" w:hAnsiTheme="minorHAnsi" w:cstheme="minorHAnsi"/>
        </w:rPr>
        <w:t xml:space="preserve"> przygotowanego przez Zamawiającego</w:t>
      </w:r>
    </w:p>
    <w:p w14:paraId="496B9575" w14:textId="77777777" w:rsidR="006C4A95" w:rsidRPr="005B5AF5" w:rsidRDefault="006C4A95" w:rsidP="006C4A95">
      <w:pPr>
        <w:spacing w:after="120"/>
        <w:rPr>
          <w:rStyle w:val="Uwydatnienie"/>
          <w:rFonts w:cstheme="minorHAnsi"/>
        </w:rPr>
      </w:pPr>
    </w:p>
    <w:p w14:paraId="3F51752F" w14:textId="77777777" w:rsidR="006C4A95" w:rsidRPr="00D074E1" w:rsidRDefault="006C4A95" w:rsidP="00F378C1">
      <w:pPr>
        <w:pStyle w:val="Akapitzlist"/>
        <w:numPr>
          <w:ilvl w:val="0"/>
          <w:numId w:val="10"/>
        </w:numPr>
        <w:spacing w:before="240" w:after="120" w:line="240" w:lineRule="auto"/>
        <w:ind w:left="568" w:hanging="284"/>
        <w:rPr>
          <w:rFonts w:cstheme="minorHAnsi"/>
          <w:b/>
          <w:bCs/>
          <w:sz w:val="26"/>
          <w:szCs w:val="26"/>
        </w:rPr>
      </w:pPr>
      <w:r w:rsidRPr="00D074E1">
        <w:rPr>
          <w:rFonts w:cstheme="minorHAnsi"/>
          <w:b/>
          <w:bCs/>
          <w:sz w:val="26"/>
          <w:szCs w:val="26"/>
        </w:rPr>
        <w:t xml:space="preserve">Załączniki: </w:t>
      </w:r>
    </w:p>
    <w:p w14:paraId="72FA0778" w14:textId="7EEE7FEC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1</w:t>
      </w:r>
      <w:r>
        <w:rPr>
          <w:rFonts w:cstheme="minorHAnsi"/>
          <w:i/>
          <w:iCs/>
        </w:rPr>
        <w:t xml:space="preserve"> – zakres prac dla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D76979">
        <w:rPr>
          <w:rFonts w:cstheme="minorHAnsi"/>
          <w:i/>
          <w:iCs/>
        </w:rPr>
        <w:t>Miłosław</w:t>
      </w:r>
    </w:p>
    <w:p w14:paraId="2F997E33" w14:textId="1D42CD36" w:rsidR="00F80AF2" w:rsidRDefault="00F80AF2" w:rsidP="006C4A95">
      <w:pPr>
        <w:ind w:left="284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Załącznik nr </w:t>
      </w:r>
      <w:r w:rsidR="002F6536">
        <w:rPr>
          <w:rFonts w:cstheme="minorHAnsi"/>
          <w:i/>
          <w:iCs/>
        </w:rPr>
        <w:t>2</w:t>
      </w:r>
      <w:r>
        <w:rPr>
          <w:rFonts w:cstheme="minorHAnsi"/>
          <w:i/>
          <w:iCs/>
        </w:rPr>
        <w:t xml:space="preserve"> – kosztorys ślepy </w:t>
      </w:r>
      <w:r w:rsidR="000B4DC2" w:rsidRPr="000B4DC2">
        <w:rPr>
          <w:rFonts w:cstheme="minorHAnsi"/>
          <w:i/>
          <w:iCs/>
        </w:rPr>
        <w:t xml:space="preserve">Termomodernizacja PT </w:t>
      </w:r>
      <w:r w:rsidR="00D76979">
        <w:rPr>
          <w:rFonts w:cstheme="minorHAnsi"/>
          <w:i/>
          <w:iCs/>
        </w:rPr>
        <w:t>Miłosław</w:t>
      </w:r>
    </w:p>
    <w:p w14:paraId="1C6EE3A6" w14:textId="77777777" w:rsidR="00085F82" w:rsidRPr="0095730C" w:rsidRDefault="00085F82" w:rsidP="006C4A95">
      <w:pPr>
        <w:ind w:left="284"/>
        <w:rPr>
          <w:rFonts w:cstheme="minorHAnsi"/>
          <w:i/>
          <w:iCs/>
        </w:rPr>
      </w:pPr>
    </w:p>
    <w:p w14:paraId="2B157FC5" w14:textId="7BEC1D57" w:rsidR="00CC00AF" w:rsidRPr="0095730C" w:rsidRDefault="00CC00AF" w:rsidP="006C4A95">
      <w:pPr>
        <w:pStyle w:val="Akapitzlist"/>
        <w:spacing w:after="120" w:line="240" w:lineRule="auto"/>
        <w:ind w:left="568"/>
        <w:rPr>
          <w:rFonts w:cstheme="minorHAnsi"/>
          <w:i/>
          <w:iCs/>
        </w:rPr>
      </w:pPr>
    </w:p>
    <w:sectPr w:rsidR="00CC00AF" w:rsidRPr="0095730C" w:rsidSect="00A1265F">
      <w:headerReference w:type="default" r:id="rId11"/>
      <w:footerReference w:type="default" r:id="rId12"/>
      <w:headerReference w:type="first" r:id="rId13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90E1" w14:textId="77777777" w:rsidR="00617E67" w:rsidRDefault="00617E67">
      <w:r>
        <w:separator/>
      </w:r>
    </w:p>
  </w:endnote>
  <w:endnote w:type="continuationSeparator" w:id="0">
    <w:p w14:paraId="4E528DA7" w14:textId="77777777" w:rsidR="00617E67" w:rsidRDefault="0061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DA0F" w14:textId="77777777" w:rsidR="00617E67" w:rsidRDefault="00617E67">
      <w:r>
        <w:separator/>
      </w:r>
    </w:p>
  </w:footnote>
  <w:footnote w:type="continuationSeparator" w:id="0">
    <w:p w14:paraId="54C37103" w14:textId="77777777" w:rsidR="00617E67" w:rsidRDefault="0061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5135E986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C4C97B8" wp14:editId="5C6BE89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739122286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3C908E" w14:textId="32C7B7DC" w:rsidR="00444F98" w:rsidRDefault="00444F98" w:rsidP="00444F9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C97B8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423C908E" w14:textId="32C7B7DC" w:rsidR="00444F98" w:rsidRDefault="00444F98" w:rsidP="00444F9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5C173029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444F9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F8152" wp14:editId="2AFF4DC6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9774151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B1522D8" w14:textId="65DA1117" w:rsidR="00444F98" w:rsidRDefault="00444F98" w:rsidP="00444F98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F815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0B1522D8" w14:textId="65DA1117" w:rsidR="00444F98" w:rsidRDefault="00444F98" w:rsidP="00444F98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07102E18"/>
    <w:multiLevelType w:val="hybridMultilevel"/>
    <w:tmpl w:val="E04ED0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E4703"/>
    <w:multiLevelType w:val="multilevel"/>
    <w:tmpl w:val="EA7E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82FC6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6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BFC25BC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A0B2A"/>
    <w:multiLevelType w:val="hybridMultilevel"/>
    <w:tmpl w:val="F0B86214"/>
    <w:lvl w:ilvl="0" w:tplc="CA5CE75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 w:val="0"/>
        <w:color w:val="191919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12" w15:restartNumberingAfterBreak="0">
    <w:nsid w:val="40426F13"/>
    <w:multiLevelType w:val="multilevel"/>
    <w:tmpl w:val="65E09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5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6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55917391"/>
    <w:multiLevelType w:val="multilevel"/>
    <w:tmpl w:val="D55CD8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507302"/>
    <w:multiLevelType w:val="hybridMultilevel"/>
    <w:tmpl w:val="AF7E1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5D2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7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535077654">
    <w:abstractNumId w:val="7"/>
  </w:num>
  <w:num w:numId="2" w16cid:durableId="1120954964">
    <w:abstractNumId w:val="27"/>
  </w:num>
  <w:num w:numId="3" w16cid:durableId="1645545218">
    <w:abstractNumId w:val="24"/>
    <w:lvlOverride w:ilvl="0">
      <w:startOverride w:val="1"/>
    </w:lvlOverride>
  </w:num>
  <w:num w:numId="4" w16cid:durableId="807747730">
    <w:abstractNumId w:val="16"/>
  </w:num>
  <w:num w:numId="5" w16cid:durableId="172575038">
    <w:abstractNumId w:val="25"/>
  </w:num>
  <w:num w:numId="6" w16cid:durableId="293490478">
    <w:abstractNumId w:val="14"/>
  </w:num>
  <w:num w:numId="7" w16cid:durableId="211625150">
    <w:abstractNumId w:val="21"/>
  </w:num>
  <w:num w:numId="8" w16cid:durableId="905917667">
    <w:abstractNumId w:val="22"/>
  </w:num>
  <w:num w:numId="9" w16cid:durableId="1440563883">
    <w:abstractNumId w:val="20"/>
  </w:num>
  <w:num w:numId="10" w16cid:durableId="1657881497">
    <w:abstractNumId w:val="8"/>
  </w:num>
  <w:num w:numId="11" w16cid:durableId="906494019">
    <w:abstractNumId w:val="24"/>
  </w:num>
  <w:num w:numId="12" w16cid:durableId="1677659130">
    <w:abstractNumId w:val="7"/>
  </w:num>
  <w:num w:numId="13" w16cid:durableId="2135899947">
    <w:abstractNumId w:val="7"/>
  </w:num>
  <w:num w:numId="14" w16cid:durableId="218136019">
    <w:abstractNumId w:val="23"/>
  </w:num>
  <w:num w:numId="15" w16cid:durableId="1167206625">
    <w:abstractNumId w:val="7"/>
  </w:num>
  <w:num w:numId="16" w16cid:durableId="1909073924">
    <w:abstractNumId w:val="0"/>
  </w:num>
  <w:num w:numId="17" w16cid:durableId="381296969">
    <w:abstractNumId w:val="5"/>
  </w:num>
  <w:num w:numId="18" w16cid:durableId="116997270">
    <w:abstractNumId w:val="7"/>
  </w:num>
  <w:num w:numId="19" w16cid:durableId="1021004842">
    <w:abstractNumId w:val="7"/>
  </w:num>
  <w:num w:numId="20" w16cid:durableId="52968296">
    <w:abstractNumId w:val="6"/>
  </w:num>
  <w:num w:numId="21" w16cid:durableId="1416171574">
    <w:abstractNumId w:val="13"/>
  </w:num>
  <w:num w:numId="22" w16cid:durableId="1488135827">
    <w:abstractNumId w:val="26"/>
  </w:num>
  <w:num w:numId="23" w16cid:durableId="978388457">
    <w:abstractNumId w:val="1"/>
  </w:num>
  <w:num w:numId="24" w16cid:durableId="803810346">
    <w:abstractNumId w:val="15"/>
  </w:num>
  <w:num w:numId="25" w16cid:durableId="58407351">
    <w:abstractNumId w:val="11"/>
  </w:num>
  <w:num w:numId="26" w16cid:durableId="2052536990">
    <w:abstractNumId w:val="10"/>
  </w:num>
  <w:num w:numId="27" w16cid:durableId="340551950">
    <w:abstractNumId w:val="7"/>
  </w:num>
  <w:num w:numId="28" w16cid:durableId="830291445">
    <w:abstractNumId w:val="7"/>
  </w:num>
  <w:num w:numId="29" w16cid:durableId="1128553772">
    <w:abstractNumId w:val="7"/>
  </w:num>
  <w:num w:numId="30" w16cid:durableId="749038800">
    <w:abstractNumId w:val="7"/>
  </w:num>
  <w:num w:numId="31" w16cid:durableId="766581856">
    <w:abstractNumId w:val="7"/>
  </w:num>
  <w:num w:numId="32" w16cid:durableId="937300365">
    <w:abstractNumId w:val="3"/>
  </w:num>
  <w:num w:numId="33" w16cid:durableId="1685743482">
    <w:abstractNumId w:val="4"/>
  </w:num>
  <w:num w:numId="34" w16cid:durableId="1318149637">
    <w:abstractNumId w:val="12"/>
  </w:num>
  <w:num w:numId="35" w16cid:durableId="679428253">
    <w:abstractNumId w:val="2"/>
  </w:num>
  <w:num w:numId="36" w16cid:durableId="1496845271">
    <w:abstractNumId w:val="19"/>
  </w:num>
  <w:num w:numId="37" w16cid:durableId="1125974678">
    <w:abstractNumId w:val="18"/>
  </w:num>
  <w:num w:numId="38" w16cid:durableId="353070662">
    <w:abstractNumId w:val="9"/>
  </w:num>
  <w:num w:numId="39" w16cid:durableId="118798790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01B0"/>
    <w:rsid w:val="00002B8A"/>
    <w:rsid w:val="0001127B"/>
    <w:rsid w:val="0001228A"/>
    <w:rsid w:val="00015728"/>
    <w:rsid w:val="00017777"/>
    <w:rsid w:val="00022238"/>
    <w:rsid w:val="00022399"/>
    <w:rsid w:val="00033BE2"/>
    <w:rsid w:val="000425CD"/>
    <w:rsid w:val="000442F3"/>
    <w:rsid w:val="00064F42"/>
    <w:rsid w:val="00070563"/>
    <w:rsid w:val="00084FF0"/>
    <w:rsid w:val="00085F82"/>
    <w:rsid w:val="00087147"/>
    <w:rsid w:val="00087E02"/>
    <w:rsid w:val="00095C9A"/>
    <w:rsid w:val="000A00B7"/>
    <w:rsid w:val="000A19E5"/>
    <w:rsid w:val="000B4DC2"/>
    <w:rsid w:val="000C187A"/>
    <w:rsid w:val="000C51A7"/>
    <w:rsid w:val="000D0731"/>
    <w:rsid w:val="000D13EE"/>
    <w:rsid w:val="000D3B74"/>
    <w:rsid w:val="000D62DD"/>
    <w:rsid w:val="000E0029"/>
    <w:rsid w:val="000E6397"/>
    <w:rsid w:val="000F79A6"/>
    <w:rsid w:val="00107302"/>
    <w:rsid w:val="001102E0"/>
    <w:rsid w:val="00112E0F"/>
    <w:rsid w:val="0011319E"/>
    <w:rsid w:val="00116A01"/>
    <w:rsid w:val="00116A9A"/>
    <w:rsid w:val="0012108F"/>
    <w:rsid w:val="00121C1B"/>
    <w:rsid w:val="001232AC"/>
    <w:rsid w:val="00124F80"/>
    <w:rsid w:val="00131C2C"/>
    <w:rsid w:val="001327A6"/>
    <w:rsid w:val="00132A1C"/>
    <w:rsid w:val="0013607B"/>
    <w:rsid w:val="0013694F"/>
    <w:rsid w:val="0014753C"/>
    <w:rsid w:val="001564EC"/>
    <w:rsid w:val="0016370E"/>
    <w:rsid w:val="001736E7"/>
    <w:rsid w:val="00183ECC"/>
    <w:rsid w:val="001851DF"/>
    <w:rsid w:val="0019183F"/>
    <w:rsid w:val="00192E7D"/>
    <w:rsid w:val="00193682"/>
    <w:rsid w:val="00197797"/>
    <w:rsid w:val="001A11D2"/>
    <w:rsid w:val="001A16DF"/>
    <w:rsid w:val="001A237E"/>
    <w:rsid w:val="001B3294"/>
    <w:rsid w:val="001B4FCF"/>
    <w:rsid w:val="001B7DCF"/>
    <w:rsid w:val="001C11B0"/>
    <w:rsid w:val="001C16C1"/>
    <w:rsid w:val="001C5DB9"/>
    <w:rsid w:val="001D206A"/>
    <w:rsid w:val="001D50BF"/>
    <w:rsid w:val="001D5D95"/>
    <w:rsid w:val="001E44E1"/>
    <w:rsid w:val="001E5C29"/>
    <w:rsid w:val="001E7E96"/>
    <w:rsid w:val="002122D7"/>
    <w:rsid w:val="00213C00"/>
    <w:rsid w:val="00223B84"/>
    <w:rsid w:val="002404DE"/>
    <w:rsid w:val="00241975"/>
    <w:rsid w:val="00242FF6"/>
    <w:rsid w:val="0024372F"/>
    <w:rsid w:val="00243C09"/>
    <w:rsid w:val="00245D1A"/>
    <w:rsid w:val="00250E86"/>
    <w:rsid w:val="00262C6F"/>
    <w:rsid w:val="00272EF8"/>
    <w:rsid w:val="00273296"/>
    <w:rsid w:val="00276F85"/>
    <w:rsid w:val="00277126"/>
    <w:rsid w:val="00280944"/>
    <w:rsid w:val="0029657C"/>
    <w:rsid w:val="002A4145"/>
    <w:rsid w:val="002A58BE"/>
    <w:rsid w:val="002B0380"/>
    <w:rsid w:val="002C20FA"/>
    <w:rsid w:val="002C2182"/>
    <w:rsid w:val="002C3009"/>
    <w:rsid w:val="002C6596"/>
    <w:rsid w:val="002C68B3"/>
    <w:rsid w:val="002D5F18"/>
    <w:rsid w:val="002D67A4"/>
    <w:rsid w:val="002E21C0"/>
    <w:rsid w:val="002E3110"/>
    <w:rsid w:val="002E57FA"/>
    <w:rsid w:val="002E66C3"/>
    <w:rsid w:val="002E74FD"/>
    <w:rsid w:val="002F47A6"/>
    <w:rsid w:val="002F6536"/>
    <w:rsid w:val="0030065C"/>
    <w:rsid w:val="003105F9"/>
    <w:rsid w:val="003130D5"/>
    <w:rsid w:val="003145B4"/>
    <w:rsid w:val="00316D86"/>
    <w:rsid w:val="00330C63"/>
    <w:rsid w:val="00332877"/>
    <w:rsid w:val="00335F4C"/>
    <w:rsid w:val="0034031D"/>
    <w:rsid w:val="00340E0E"/>
    <w:rsid w:val="0034454F"/>
    <w:rsid w:val="00344C80"/>
    <w:rsid w:val="0035159B"/>
    <w:rsid w:val="00357485"/>
    <w:rsid w:val="00361180"/>
    <w:rsid w:val="00362438"/>
    <w:rsid w:val="0036421E"/>
    <w:rsid w:val="00365E18"/>
    <w:rsid w:val="00370AA2"/>
    <w:rsid w:val="00373AF1"/>
    <w:rsid w:val="00377914"/>
    <w:rsid w:val="00383824"/>
    <w:rsid w:val="003848D9"/>
    <w:rsid w:val="00385432"/>
    <w:rsid w:val="00394D00"/>
    <w:rsid w:val="003A095A"/>
    <w:rsid w:val="003A5AEE"/>
    <w:rsid w:val="003A7F73"/>
    <w:rsid w:val="003B0123"/>
    <w:rsid w:val="003B6BBB"/>
    <w:rsid w:val="003B79F1"/>
    <w:rsid w:val="003C0CD8"/>
    <w:rsid w:val="003C1158"/>
    <w:rsid w:val="003C4F0E"/>
    <w:rsid w:val="003D4406"/>
    <w:rsid w:val="003D646A"/>
    <w:rsid w:val="003D7F3A"/>
    <w:rsid w:val="003E3BCC"/>
    <w:rsid w:val="003E5074"/>
    <w:rsid w:val="003F4CEC"/>
    <w:rsid w:val="003F6B4C"/>
    <w:rsid w:val="004020B9"/>
    <w:rsid w:val="00404168"/>
    <w:rsid w:val="00404F54"/>
    <w:rsid w:val="00406B39"/>
    <w:rsid w:val="00413436"/>
    <w:rsid w:val="0041404F"/>
    <w:rsid w:val="0041719B"/>
    <w:rsid w:val="00417A31"/>
    <w:rsid w:val="00424257"/>
    <w:rsid w:val="004260EA"/>
    <w:rsid w:val="004273DD"/>
    <w:rsid w:val="00427CC6"/>
    <w:rsid w:val="00430BC1"/>
    <w:rsid w:val="00436208"/>
    <w:rsid w:val="00443A21"/>
    <w:rsid w:val="00443F9B"/>
    <w:rsid w:val="00444F98"/>
    <w:rsid w:val="00447BEB"/>
    <w:rsid w:val="004764D2"/>
    <w:rsid w:val="00477B3F"/>
    <w:rsid w:val="0049750C"/>
    <w:rsid w:val="00497D75"/>
    <w:rsid w:val="00497FC0"/>
    <w:rsid w:val="004A01FC"/>
    <w:rsid w:val="004A0A94"/>
    <w:rsid w:val="004A22EB"/>
    <w:rsid w:val="004A5D42"/>
    <w:rsid w:val="004B702C"/>
    <w:rsid w:val="004C0072"/>
    <w:rsid w:val="004C160A"/>
    <w:rsid w:val="004C4022"/>
    <w:rsid w:val="004C5119"/>
    <w:rsid w:val="004D013C"/>
    <w:rsid w:val="004D18BD"/>
    <w:rsid w:val="004D2622"/>
    <w:rsid w:val="004D394B"/>
    <w:rsid w:val="004D3D93"/>
    <w:rsid w:val="004D5478"/>
    <w:rsid w:val="004E5A4A"/>
    <w:rsid w:val="004F5E03"/>
    <w:rsid w:val="00506FDA"/>
    <w:rsid w:val="00526641"/>
    <w:rsid w:val="00527DC5"/>
    <w:rsid w:val="005321B6"/>
    <w:rsid w:val="00540320"/>
    <w:rsid w:val="00545CB7"/>
    <w:rsid w:val="005523EF"/>
    <w:rsid w:val="0055396F"/>
    <w:rsid w:val="0056495D"/>
    <w:rsid w:val="0056526C"/>
    <w:rsid w:val="00565860"/>
    <w:rsid w:val="00573692"/>
    <w:rsid w:val="00577AF2"/>
    <w:rsid w:val="00577B81"/>
    <w:rsid w:val="00585221"/>
    <w:rsid w:val="005871E8"/>
    <w:rsid w:val="00594650"/>
    <w:rsid w:val="005A3048"/>
    <w:rsid w:val="005B1DEE"/>
    <w:rsid w:val="005B3720"/>
    <w:rsid w:val="005B4D3C"/>
    <w:rsid w:val="005B5AF5"/>
    <w:rsid w:val="005C3F9E"/>
    <w:rsid w:val="005C7ACC"/>
    <w:rsid w:val="005D1385"/>
    <w:rsid w:val="005D3D37"/>
    <w:rsid w:val="005E1675"/>
    <w:rsid w:val="005E3EBA"/>
    <w:rsid w:val="005F0186"/>
    <w:rsid w:val="005F0AE4"/>
    <w:rsid w:val="005F1C44"/>
    <w:rsid w:val="005F4D64"/>
    <w:rsid w:val="005F5DB5"/>
    <w:rsid w:val="00600417"/>
    <w:rsid w:val="0060229D"/>
    <w:rsid w:val="0060257C"/>
    <w:rsid w:val="006133E4"/>
    <w:rsid w:val="00616A08"/>
    <w:rsid w:val="00617E67"/>
    <w:rsid w:val="006300A0"/>
    <w:rsid w:val="00635C8D"/>
    <w:rsid w:val="00651285"/>
    <w:rsid w:val="006529B3"/>
    <w:rsid w:val="0065375A"/>
    <w:rsid w:val="00657631"/>
    <w:rsid w:val="006603B0"/>
    <w:rsid w:val="00665BCB"/>
    <w:rsid w:val="0067098A"/>
    <w:rsid w:val="00687393"/>
    <w:rsid w:val="006920A5"/>
    <w:rsid w:val="00694810"/>
    <w:rsid w:val="006A3578"/>
    <w:rsid w:val="006B6F2C"/>
    <w:rsid w:val="006C243D"/>
    <w:rsid w:val="006C4A95"/>
    <w:rsid w:val="006C4B9A"/>
    <w:rsid w:val="006D010F"/>
    <w:rsid w:val="006D622D"/>
    <w:rsid w:val="006E704B"/>
    <w:rsid w:val="006E7F5B"/>
    <w:rsid w:val="006F0AB2"/>
    <w:rsid w:val="006F1ED0"/>
    <w:rsid w:val="006F6840"/>
    <w:rsid w:val="007013CD"/>
    <w:rsid w:val="00710BBE"/>
    <w:rsid w:val="0071123D"/>
    <w:rsid w:val="00714E35"/>
    <w:rsid w:val="00720281"/>
    <w:rsid w:val="007213F0"/>
    <w:rsid w:val="00721FC1"/>
    <w:rsid w:val="0072234B"/>
    <w:rsid w:val="00744B47"/>
    <w:rsid w:val="007571DA"/>
    <w:rsid w:val="00765A27"/>
    <w:rsid w:val="00781A19"/>
    <w:rsid w:val="00783751"/>
    <w:rsid w:val="00785794"/>
    <w:rsid w:val="00795679"/>
    <w:rsid w:val="007A25D2"/>
    <w:rsid w:val="007A3BAC"/>
    <w:rsid w:val="007B5BC2"/>
    <w:rsid w:val="007C44F6"/>
    <w:rsid w:val="007C58A9"/>
    <w:rsid w:val="007C75BE"/>
    <w:rsid w:val="007D025D"/>
    <w:rsid w:val="007D74FC"/>
    <w:rsid w:val="007F2E6B"/>
    <w:rsid w:val="007F331B"/>
    <w:rsid w:val="007F41BD"/>
    <w:rsid w:val="007F62B8"/>
    <w:rsid w:val="007F6BD9"/>
    <w:rsid w:val="0080001E"/>
    <w:rsid w:val="00805598"/>
    <w:rsid w:val="0080607C"/>
    <w:rsid w:val="008104A1"/>
    <w:rsid w:val="00813F8D"/>
    <w:rsid w:val="0082443C"/>
    <w:rsid w:val="00826434"/>
    <w:rsid w:val="00826B65"/>
    <w:rsid w:val="00831C84"/>
    <w:rsid w:val="00834221"/>
    <w:rsid w:val="008356A1"/>
    <w:rsid w:val="008459CD"/>
    <w:rsid w:val="00862097"/>
    <w:rsid w:val="0087238E"/>
    <w:rsid w:val="0087435A"/>
    <w:rsid w:val="00874FFA"/>
    <w:rsid w:val="0088059C"/>
    <w:rsid w:val="00884A1D"/>
    <w:rsid w:val="00885572"/>
    <w:rsid w:val="0088701D"/>
    <w:rsid w:val="00892381"/>
    <w:rsid w:val="00892AC6"/>
    <w:rsid w:val="00892BA4"/>
    <w:rsid w:val="00894900"/>
    <w:rsid w:val="00895091"/>
    <w:rsid w:val="00895540"/>
    <w:rsid w:val="00895D95"/>
    <w:rsid w:val="008A0734"/>
    <w:rsid w:val="008A2275"/>
    <w:rsid w:val="008A57CD"/>
    <w:rsid w:val="008B6C45"/>
    <w:rsid w:val="008B78A2"/>
    <w:rsid w:val="008C68D8"/>
    <w:rsid w:val="008C6D54"/>
    <w:rsid w:val="008C76DE"/>
    <w:rsid w:val="008C7BE0"/>
    <w:rsid w:val="008D3275"/>
    <w:rsid w:val="008D44CE"/>
    <w:rsid w:val="008E0228"/>
    <w:rsid w:val="008E3228"/>
    <w:rsid w:val="008E3A91"/>
    <w:rsid w:val="008E6B24"/>
    <w:rsid w:val="008F47B9"/>
    <w:rsid w:val="00901F03"/>
    <w:rsid w:val="00903372"/>
    <w:rsid w:val="009075E3"/>
    <w:rsid w:val="00913513"/>
    <w:rsid w:val="009238F4"/>
    <w:rsid w:val="009278C6"/>
    <w:rsid w:val="009339C6"/>
    <w:rsid w:val="00937690"/>
    <w:rsid w:val="0094004E"/>
    <w:rsid w:val="0094183A"/>
    <w:rsid w:val="00942B0F"/>
    <w:rsid w:val="00946883"/>
    <w:rsid w:val="0095092C"/>
    <w:rsid w:val="009528D6"/>
    <w:rsid w:val="0095730C"/>
    <w:rsid w:val="00963DDF"/>
    <w:rsid w:val="00971D5C"/>
    <w:rsid w:val="0097220C"/>
    <w:rsid w:val="00977C91"/>
    <w:rsid w:val="00980FC5"/>
    <w:rsid w:val="00985CE9"/>
    <w:rsid w:val="009900EB"/>
    <w:rsid w:val="009929B8"/>
    <w:rsid w:val="00996F73"/>
    <w:rsid w:val="009A05B1"/>
    <w:rsid w:val="009B47C1"/>
    <w:rsid w:val="009B53DD"/>
    <w:rsid w:val="009B6363"/>
    <w:rsid w:val="009C1ABA"/>
    <w:rsid w:val="009C4053"/>
    <w:rsid w:val="009C4172"/>
    <w:rsid w:val="009C6F8B"/>
    <w:rsid w:val="009C73AC"/>
    <w:rsid w:val="009D25BE"/>
    <w:rsid w:val="009D5A9C"/>
    <w:rsid w:val="009D6EC7"/>
    <w:rsid w:val="009E2F52"/>
    <w:rsid w:val="009E4170"/>
    <w:rsid w:val="009E4202"/>
    <w:rsid w:val="009E5913"/>
    <w:rsid w:val="009F3641"/>
    <w:rsid w:val="009F63BA"/>
    <w:rsid w:val="00A02284"/>
    <w:rsid w:val="00A03E7A"/>
    <w:rsid w:val="00A050F8"/>
    <w:rsid w:val="00A053D5"/>
    <w:rsid w:val="00A058AB"/>
    <w:rsid w:val="00A05948"/>
    <w:rsid w:val="00A10D1B"/>
    <w:rsid w:val="00A1265F"/>
    <w:rsid w:val="00A2018F"/>
    <w:rsid w:val="00A238BB"/>
    <w:rsid w:val="00A23FD7"/>
    <w:rsid w:val="00A26D12"/>
    <w:rsid w:val="00A45926"/>
    <w:rsid w:val="00A47583"/>
    <w:rsid w:val="00A47C45"/>
    <w:rsid w:val="00A52256"/>
    <w:rsid w:val="00A571FF"/>
    <w:rsid w:val="00A63402"/>
    <w:rsid w:val="00A63DCC"/>
    <w:rsid w:val="00A66581"/>
    <w:rsid w:val="00A77F55"/>
    <w:rsid w:val="00A91227"/>
    <w:rsid w:val="00AA1002"/>
    <w:rsid w:val="00AA5673"/>
    <w:rsid w:val="00AB3570"/>
    <w:rsid w:val="00AB367A"/>
    <w:rsid w:val="00AB638F"/>
    <w:rsid w:val="00AC2535"/>
    <w:rsid w:val="00AD1184"/>
    <w:rsid w:val="00AD2303"/>
    <w:rsid w:val="00AD69C4"/>
    <w:rsid w:val="00AE11AB"/>
    <w:rsid w:val="00AE2114"/>
    <w:rsid w:val="00AE25D3"/>
    <w:rsid w:val="00AE349E"/>
    <w:rsid w:val="00AE37FB"/>
    <w:rsid w:val="00AE611A"/>
    <w:rsid w:val="00AE6C69"/>
    <w:rsid w:val="00B05B0A"/>
    <w:rsid w:val="00B06E92"/>
    <w:rsid w:val="00B11154"/>
    <w:rsid w:val="00B11405"/>
    <w:rsid w:val="00B12149"/>
    <w:rsid w:val="00B17CB5"/>
    <w:rsid w:val="00B272ED"/>
    <w:rsid w:val="00B30DAF"/>
    <w:rsid w:val="00B46A94"/>
    <w:rsid w:val="00B538FB"/>
    <w:rsid w:val="00B61753"/>
    <w:rsid w:val="00B6604C"/>
    <w:rsid w:val="00B825D3"/>
    <w:rsid w:val="00B831E8"/>
    <w:rsid w:val="00B83E64"/>
    <w:rsid w:val="00B86B56"/>
    <w:rsid w:val="00BA1A27"/>
    <w:rsid w:val="00BA2281"/>
    <w:rsid w:val="00BA7D8C"/>
    <w:rsid w:val="00BB4AE1"/>
    <w:rsid w:val="00BB52C8"/>
    <w:rsid w:val="00BB5CC4"/>
    <w:rsid w:val="00BC119C"/>
    <w:rsid w:val="00BD0941"/>
    <w:rsid w:val="00BD4F1F"/>
    <w:rsid w:val="00BD684C"/>
    <w:rsid w:val="00BE1B86"/>
    <w:rsid w:val="00BE2A09"/>
    <w:rsid w:val="00BE3AF0"/>
    <w:rsid w:val="00BE3D66"/>
    <w:rsid w:val="00BE42ED"/>
    <w:rsid w:val="00BE6C98"/>
    <w:rsid w:val="00BF093E"/>
    <w:rsid w:val="00BF09E0"/>
    <w:rsid w:val="00BF5DE3"/>
    <w:rsid w:val="00BF6572"/>
    <w:rsid w:val="00C06AEE"/>
    <w:rsid w:val="00C10543"/>
    <w:rsid w:val="00C14A42"/>
    <w:rsid w:val="00C22788"/>
    <w:rsid w:val="00C24843"/>
    <w:rsid w:val="00C250F2"/>
    <w:rsid w:val="00C25235"/>
    <w:rsid w:val="00C27955"/>
    <w:rsid w:val="00C31B53"/>
    <w:rsid w:val="00C365C9"/>
    <w:rsid w:val="00C41956"/>
    <w:rsid w:val="00C430D5"/>
    <w:rsid w:val="00C70CF4"/>
    <w:rsid w:val="00C712FE"/>
    <w:rsid w:val="00C71C75"/>
    <w:rsid w:val="00C74E66"/>
    <w:rsid w:val="00C7515E"/>
    <w:rsid w:val="00C77AD1"/>
    <w:rsid w:val="00C83C11"/>
    <w:rsid w:val="00C8542D"/>
    <w:rsid w:val="00C93EDC"/>
    <w:rsid w:val="00CA33B2"/>
    <w:rsid w:val="00CB01E0"/>
    <w:rsid w:val="00CB2122"/>
    <w:rsid w:val="00CC00AF"/>
    <w:rsid w:val="00CC599A"/>
    <w:rsid w:val="00CC5AA6"/>
    <w:rsid w:val="00CC6E86"/>
    <w:rsid w:val="00CE6700"/>
    <w:rsid w:val="00CF48EF"/>
    <w:rsid w:val="00CF4F82"/>
    <w:rsid w:val="00D02DDD"/>
    <w:rsid w:val="00D04265"/>
    <w:rsid w:val="00D042FC"/>
    <w:rsid w:val="00D074E1"/>
    <w:rsid w:val="00D07E99"/>
    <w:rsid w:val="00D113B0"/>
    <w:rsid w:val="00D133EB"/>
    <w:rsid w:val="00D1495E"/>
    <w:rsid w:val="00D14F46"/>
    <w:rsid w:val="00D214CA"/>
    <w:rsid w:val="00D23A6C"/>
    <w:rsid w:val="00D31214"/>
    <w:rsid w:val="00D31EB9"/>
    <w:rsid w:val="00D32F45"/>
    <w:rsid w:val="00D33949"/>
    <w:rsid w:val="00D37524"/>
    <w:rsid w:val="00D37824"/>
    <w:rsid w:val="00D37F38"/>
    <w:rsid w:val="00D41E88"/>
    <w:rsid w:val="00D43136"/>
    <w:rsid w:val="00D5258D"/>
    <w:rsid w:val="00D56B44"/>
    <w:rsid w:val="00D630D0"/>
    <w:rsid w:val="00D6676F"/>
    <w:rsid w:val="00D7126F"/>
    <w:rsid w:val="00D71E83"/>
    <w:rsid w:val="00D72E6D"/>
    <w:rsid w:val="00D76979"/>
    <w:rsid w:val="00D8235B"/>
    <w:rsid w:val="00D86F35"/>
    <w:rsid w:val="00D91C47"/>
    <w:rsid w:val="00D91F4D"/>
    <w:rsid w:val="00D96393"/>
    <w:rsid w:val="00DA233E"/>
    <w:rsid w:val="00DA6AD1"/>
    <w:rsid w:val="00DB5F5A"/>
    <w:rsid w:val="00DB6E07"/>
    <w:rsid w:val="00DC3A0B"/>
    <w:rsid w:val="00DD272D"/>
    <w:rsid w:val="00DD76A6"/>
    <w:rsid w:val="00DE5B0D"/>
    <w:rsid w:val="00DE77D6"/>
    <w:rsid w:val="00E06F87"/>
    <w:rsid w:val="00E07222"/>
    <w:rsid w:val="00E10FDD"/>
    <w:rsid w:val="00E22BC8"/>
    <w:rsid w:val="00E2528D"/>
    <w:rsid w:val="00E302B2"/>
    <w:rsid w:val="00E377A9"/>
    <w:rsid w:val="00E40BB0"/>
    <w:rsid w:val="00E460AE"/>
    <w:rsid w:val="00E46357"/>
    <w:rsid w:val="00E54DE0"/>
    <w:rsid w:val="00E573D4"/>
    <w:rsid w:val="00E61360"/>
    <w:rsid w:val="00E63127"/>
    <w:rsid w:val="00E72968"/>
    <w:rsid w:val="00E7751B"/>
    <w:rsid w:val="00E80598"/>
    <w:rsid w:val="00E8608F"/>
    <w:rsid w:val="00E902D4"/>
    <w:rsid w:val="00E92CD6"/>
    <w:rsid w:val="00E941A2"/>
    <w:rsid w:val="00E9487A"/>
    <w:rsid w:val="00E969F0"/>
    <w:rsid w:val="00EA297D"/>
    <w:rsid w:val="00EA4699"/>
    <w:rsid w:val="00EA5389"/>
    <w:rsid w:val="00EA69E7"/>
    <w:rsid w:val="00EC1E47"/>
    <w:rsid w:val="00EC4C6E"/>
    <w:rsid w:val="00ED58F4"/>
    <w:rsid w:val="00EF0389"/>
    <w:rsid w:val="00EF2124"/>
    <w:rsid w:val="00EF3224"/>
    <w:rsid w:val="00F0134C"/>
    <w:rsid w:val="00F0459F"/>
    <w:rsid w:val="00F0656C"/>
    <w:rsid w:val="00F07E44"/>
    <w:rsid w:val="00F12405"/>
    <w:rsid w:val="00F24AF3"/>
    <w:rsid w:val="00F31F3E"/>
    <w:rsid w:val="00F32068"/>
    <w:rsid w:val="00F378C1"/>
    <w:rsid w:val="00F41377"/>
    <w:rsid w:val="00F463B4"/>
    <w:rsid w:val="00F6332C"/>
    <w:rsid w:val="00F655E1"/>
    <w:rsid w:val="00F66EA7"/>
    <w:rsid w:val="00F70632"/>
    <w:rsid w:val="00F72444"/>
    <w:rsid w:val="00F72AB7"/>
    <w:rsid w:val="00F72ABE"/>
    <w:rsid w:val="00F7664C"/>
    <w:rsid w:val="00F80AF2"/>
    <w:rsid w:val="00F82685"/>
    <w:rsid w:val="00F9062B"/>
    <w:rsid w:val="00F93510"/>
    <w:rsid w:val="00F97A05"/>
    <w:rsid w:val="00FA3D47"/>
    <w:rsid w:val="00FA5CEE"/>
    <w:rsid w:val="00FB4A2F"/>
    <w:rsid w:val="00FB672E"/>
    <w:rsid w:val="00FF01ED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,Tytuł_procedury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qFormat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C4F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C4F0E"/>
    <w:rPr>
      <w:b/>
      <w:bCs/>
    </w:rPr>
  </w:style>
  <w:style w:type="paragraph" w:customStyle="1" w:styleId="Default">
    <w:name w:val="Default"/>
    <w:rsid w:val="004A22E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cf01">
    <w:name w:val="cf01"/>
    <w:basedOn w:val="Domylnaczcionkaakapitu"/>
    <w:rsid w:val="00895D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OPZ Termomodernizacja PT Miłosław.docx</dmsv2BaseFileName>
    <dmsv2BaseDisplayName xmlns="http://schemas.microsoft.com/sharepoint/v3">OPZ Termomodernizacja PT Miłosław</dmsv2BaseDisplayName>
    <dmsv2SWPP2ObjectNumber xmlns="http://schemas.microsoft.com/sharepoint/v3" xsi:nil="true"/>
    <dmsv2SWPP2SumMD5 xmlns="http://schemas.microsoft.com/sharepoint/v3">dd16cf6b0e6833e1d39886842cb98bfe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703620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24318568</dmsv2BaseClientSystemDocumentID>
    <dmsv2BaseModifiedByID xmlns="http://schemas.microsoft.com/sharepoint/v3">1A501343</dmsv2BaseModifiedByID>
    <dmsv2BaseCreatedByID xmlns="http://schemas.microsoft.com/sharepoint/v3">1A501343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PR4UJWENCY6Q-1465504392-12151</_dlc_DocId>
    <_dlc_DocIdUrl xmlns="a19cb1c7-c5c7-46d4-85ae-d83685407bba">
      <Url>https://swpp2.dms.gkpge.pl/sites/42/_layouts/15/DocIdRedir.aspx?ID=PR4UJWENCY6Q-1465504392-12151</Url>
      <Description>PR4UJWENCY6Q-1465504392-12151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58E65-4FA5-487A-B67C-4CD12DCD4B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51C715-C160-45D7-BBB2-7E5FE4B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15A815-0070-4450-9DC4-AB24D2DEEACD}"/>
</file>

<file path=customXml/itemProps5.xml><?xml version="1.0" encoding="utf-8"?>
<ds:datastoreItem xmlns:ds="http://schemas.openxmlformats.org/officeDocument/2006/customXml" ds:itemID="{CE6EE9C5-536D-4365-B847-313A16371914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318</TotalTime>
  <Pages>2</Pages>
  <Words>448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Paweł Lasocki</cp:lastModifiedBy>
  <cp:revision>49</cp:revision>
  <cp:lastPrinted>2023-08-21T07:51:00Z</cp:lastPrinted>
  <dcterms:created xsi:type="dcterms:W3CDTF">2024-08-06T11:51:00Z</dcterms:created>
  <dcterms:modified xsi:type="dcterms:W3CDTF">2026-02-12T09:07:00Z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PKPENERGETYKA\g.zanko;Gabriela Zańko</vt:lpwstr>
  </property>
  <property fmtid="{D5CDD505-2E9C-101B-9397-08002B2CF9AE}" pid="12" name="PGEEKClassificationDate">
    <vt:lpwstr>2024-02-20T10:49:36.2406258+01:00</vt:lpwstr>
  </property>
  <property fmtid="{D5CDD505-2E9C-101B-9397-08002B2CF9AE}" pid="13" name="PGEEKClassifiedBySID">
    <vt:lpwstr>PKPENERGETYKA\S-1-5-21-3871890766-2155079996-2380071410-90780</vt:lpwstr>
  </property>
  <property fmtid="{D5CDD505-2E9C-101B-9397-08002B2CF9AE}" pid="14" name="PGEEKGRNItemId">
    <vt:lpwstr>GRN-fe40652f-7873-4adc-9656-fb83a30a385f</vt:lpwstr>
  </property>
  <property fmtid="{D5CDD505-2E9C-101B-9397-08002B2CF9AE}" pid="15" name="PGEEKHash">
    <vt:lpwstr>B0R9wNWsmdadwGioJozpar/hUjeOIPl1zlqTnKXRv1A=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060ae8b4-6b7f-439c-b12a-3e4d9cc955c3</vt:lpwstr>
  </property>
</Properties>
</file>